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F4C" w:rsidRPr="004A6642" w:rsidRDefault="002D7F4C" w:rsidP="005C2AD0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587908757" r:id="rId5"/>
        </w:object>
      </w:r>
    </w:p>
    <w:p w:rsidR="002D7F4C" w:rsidRPr="004A6642" w:rsidRDefault="002D7F4C" w:rsidP="005C2AD0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2D7F4C" w:rsidRPr="004A6642" w:rsidRDefault="002D7F4C" w:rsidP="005C2AD0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2D7F4C" w:rsidRPr="004A6642" w:rsidRDefault="002D7F4C" w:rsidP="005C2AD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2D7F4C" w:rsidRPr="004A6642" w:rsidRDefault="002D7F4C" w:rsidP="005C2AD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2D7F4C" w:rsidRPr="00F30895" w:rsidRDefault="002D7F4C" w:rsidP="005C2AD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>
        <w:rPr>
          <w:b/>
          <w:i/>
          <w:color w:val="000000"/>
          <w:sz w:val="28"/>
          <w:lang w:val="ru-RU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2D7F4C" w:rsidRPr="004A6642" w:rsidRDefault="002D7F4C" w:rsidP="005C2AD0">
      <w:pPr>
        <w:jc w:val="center"/>
        <w:rPr>
          <w:b/>
          <w:i/>
          <w:color w:val="000000"/>
          <w:sz w:val="28"/>
        </w:rPr>
      </w:pPr>
    </w:p>
    <w:p w:rsidR="002D7F4C" w:rsidRPr="004A6642" w:rsidRDefault="002D7F4C" w:rsidP="005C2AD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2D7F4C" w:rsidRPr="006953B1" w:rsidRDefault="002D7F4C" w:rsidP="005C2AD0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2D7F4C" w:rsidRPr="004A6642" w:rsidRDefault="002D7F4C" w:rsidP="005C2AD0">
      <w:pPr>
        <w:rPr>
          <w:color w:val="000000"/>
        </w:rPr>
      </w:pPr>
    </w:p>
    <w:p w:rsidR="002D7F4C" w:rsidRPr="00891B68" w:rsidRDefault="002D7F4C" w:rsidP="005C2AD0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4420 га"/>
        </w:smartTagPr>
        <w:r>
          <w:rPr>
            <w:color w:val="000000"/>
            <w:sz w:val="28"/>
            <w:szCs w:val="28"/>
          </w:rPr>
          <w:t>20,4420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2D7F4C" w:rsidRPr="00891B68" w:rsidRDefault="002D7F4C" w:rsidP="00DC39BC">
      <w:pPr>
        <w:pStyle w:val="NoSpacing"/>
        <w:rPr>
          <w:color w:val="000000"/>
          <w:sz w:val="28"/>
          <w:szCs w:val="28"/>
        </w:rPr>
      </w:pPr>
    </w:p>
    <w:p w:rsidR="002D7F4C" w:rsidRPr="004A6642" w:rsidRDefault="002D7F4C" w:rsidP="005C2AD0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r>
        <w:rPr>
          <w:color w:val="000000"/>
          <w:sz w:val="28"/>
          <w:szCs w:val="28"/>
        </w:rPr>
        <w:t xml:space="preserve">20,4420 </w:t>
      </w:r>
      <w:r w:rsidRPr="004A6642">
        <w:rPr>
          <w:color w:val="000000"/>
          <w:sz w:val="28"/>
          <w:szCs w:val="28"/>
        </w:rPr>
        <w:t>га</w:t>
      </w:r>
      <w:r>
        <w:rPr>
          <w:color w:val="000000"/>
          <w:sz w:val="28"/>
          <w:szCs w:val="28"/>
        </w:rPr>
        <w:t xml:space="preserve">, кадастровий номер 2324285700:08:020:0001,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2D7F4C" w:rsidRPr="004A6642" w:rsidRDefault="002D7F4C" w:rsidP="005C2AD0">
      <w:pPr>
        <w:pStyle w:val="NoSpacing"/>
        <w:ind w:firstLine="709"/>
        <w:rPr>
          <w:color w:val="000000"/>
          <w:sz w:val="28"/>
          <w:szCs w:val="28"/>
        </w:rPr>
      </w:pPr>
    </w:p>
    <w:p w:rsidR="002D7F4C" w:rsidRPr="004A6642" w:rsidRDefault="002D7F4C" w:rsidP="005C2AD0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4420 га"/>
        </w:smartTagPr>
        <w:r>
          <w:rPr>
            <w:color w:val="000000"/>
            <w:sz w:val="28"/>
            <w:szCs w:val="28"/>
          </w:rPr>
          <w:t xml:space="preserve">20,4420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2324285700:08:020:0001,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2D7F4C" w:rsidRPr="004A6642" w:rsidRDefault="002D7F4C" w:rsidP="005C2AD0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2D7F4C" w:rsidRPr="004A6642" w:rsidRDefault="002D7F4C" w:rsidP="005C2AD0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2D7F4C" w:rsidRPr="004A6642" w:rsidRDefault="002D7F4C" w:rsidP="005C2AD0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2D7F4C" w:rsidRDefault="002D7F4C" w:rsidP="005C2AD0">
      <w:pPr>
        <w:pStyle w:val="NoSpacing"/>
        <w:ind w:firstLine="709"/>
        <w:rPr>
          <w:color w:val="000000"/>
          <w:sz w:val="28"/>
          <w:szCs w:val="28"/>
        </w:rPr>
      </w:pPr>
    </w:p>
    <w:p w:rsidR="002D7F4C" w:rsidRDefault="002D7F4C" w:rsidP="005C2AD0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О.П.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p w:rsidR="002D7F4C" w:rsidRDefault="002D7F4C" w:rsidP="005C2AD0">
      <w:pPr>
        <w:pStyle w:val="NoSpacing"/>
        <w:rPr>
          <w:color w:val="000000"/>
          <w:sz w:val="28"/>
          <w:szCs w:val="28"/>
        </w:rPr>
      </w:pPr>
    </w:p>
    <w:p w:rsidR="002D7F4C" w:rsidRPr="00331F26" w:rsidRDefault="002D7F4C" w:rsidP="00665E57">
      <w:r w:rsidRPr="00331F26">
        <w:t xml:space="preserve">Проект рішення підготовлений </w:t>
      </w:r>
    </w:p>
    <w:p w:rsidR="002D7F4C" w:rsidRPr="00331F26" w:rsidRDefault="002D7F4C" w:rsidP="00665E57">
      <w:pPr>
        <w:spacing w:line="240" w:lineRule="exact"/>
      </w:pPr>
      <w:r w:rsidRPr="00331F26">
        <w:t>відділом організаційної роботи</w:t>
      </w:r>
    </w:p>
    <w:p w:rsidR="002D7F4C" w:rsidRPr="00331F26" w:rsidRDefault="002D7F4C" w:rsidP="00665E57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2D7F4C" w:rsidRPr="00331F26" w:rsidRDefault="002D7F4C" w:rsidP="00665E57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2D7F4C" w:rsidRPr="00331F26" w:rsidRDefault="002D7F4C" w:rsidP="00665E57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2D7F4C" w:rsidRPr="00AC2627" w:rsidRDefault="002D7F4C" w:rsidP="00665E57">
      <w:pPr>
        <w:spacing w:line="240" w:lineRule="exact"/>
      </w:pPr>
      <w:r w:rsidRPr="00331F26">
        <w:t>Аркуш погодження додається.</w:t>
      </w:r>
    </w:p>
    <w:p w:rsidR="002D7F4C" w:rsidRDefault="002D7F4C" w:rsidP="005C2AD0">
      <w:pPr>
        <w:pStyle w:val="NoSpacing"/>
        <w:rPr>
          <w:color w:val="000000"/>
          <w:sz w:val="28"/>
          <w:szCs w:val="28"/>
        </w:rPr>
      </w:pPr>
      <w:bookmarkStart w:id="0" w:name="_GoBack"/>
      <w:bookmarkEnd w:id="0"/>
    </w:p>
    <w:p w:rsidR="002D7F4C" w:rsidRPr="00DA3798" w:rsidRDefault="002D7F4C" w:rsidP="005C2AD0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2D7F4C" w:rsidRPr="00DA3798" w:rsidRDefault="002D7F4C" w:rsidP="005C2AD0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2D7F4C" w:rsidRDefault="002D7F4C" w:rsidP="005C2AD0">
      <w:pPr>
        <w:pStyle w:val="NoSpacing"/>
        <w:rPr>
          <w:color w:val="000000"/>
          <w:sz w:val="28"/>
          <w:szCs w:val="28"/>
          <w:lang w:val="ru-RU"/>
        </w:rPr>
      </w:pPr>
    </w:p>
    <w:p w:rsidR="002D7F4C" w:rsidRDefault="002D7F4C" w:rsidP="005C2AD0">
      <w:pPr>
        <w:pStyle w:val="NoSpacing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4420 га"/>
        </w:smartTagPr>
        <w:r>
          <w:rPr>
            <w:color w:val="000000"/>
            <w:sz w:val="28"/>
            <w:szCs w:val="28"/>
          </w:rPr>
          <w:t>20,4420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 »</w:t>
      </w:r>
    </w:p>
    <w:p w:rsidR="002D7F4C" w:rsidRDefault="002D7F4C" w:rsidP="005C2AD0">
      <w:pPr>
        <w:spacing w:line="240" w:lineRule="exact"/>
        <w:ind w:firstLine="709"/>
        <w:jc w:val="both"/>
        <w:rPr>
          <w:b/>
          <w:color w:val="000000"/>
        </w:rPr>
      </w:pPr>
    </w:p>
    <w:p w:rsidR="002D7F4C" w:rsidRDefault="002D7F4C" w:rsidP="005C2AD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2D7F4C" w:rsidRDefault="002D7F4C" w:rsidP="005C2AD0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кумулятивно залежно від дати проведення нормативної грошової оцінки земель.</w:t>
      </w:r>
    </w:p>
    <w:p w:rsidR="002D7F4C" w:rsidRDefault="002D7F4C" w:rsidP="005C2AD0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r>
        <w:rPr>
          <w:sz w:val="28"/>
          <w:szCs w:val="28"/>
        </w:rPr>
        <w:t>Головним управлінням Держгеокадастру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2D7F4C" w:rsidRDefault="002D7F4C" w:rsidP="005C2AD0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2D7F4C" w:rsidRDefault="002D7F4C" w:rsidP="005C2AD0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2D7F4C" w:rsidRPr="00715E9F" w:rsidRDefault="002D7F4C" w:rsidP="005C2AD0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2D7F4C" w:rsidRPr="00715E9F" w:rsidRDefault="002D7F4C" w:rsidP="005C2AD0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2D7F4C" w:rsidRDefault="002D7F4C" w:rsidP="005C2AD0">
      <w:pPr>
        <w:pStyle w:val="NoSpacing"/>
        <w:rPr>
          <w:color w:val="000000"/>
          <w:sz w:val="28"/>
          <w:szCs w:val="28"/>
        </w:rPr>
      </w:pPr>
    </w:p>
    <w:p w:rsidR="002D7F4C" w:rsidRDefault="002D7F4C" w:rsidP="005C2AD0">
      <w:pPr>
        <w:jc w:val="both"/>
      </w:pPr>
    </w:p>
    <w:sectPr w:rsidR="002D7F4C" w:rsidSect="003C2812">
      <w:pgSz w:w="11906" w:h="16838"/>
      <w:pgMar w:top="539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2AD0"/>
    <w:rsid w:val="001B1B0E"/>
    <w:rsid w:val="002D7F4C"/>
    <w:rsid w:val="00331F26"/>
    <w:rsid w:val="00380D8D"/>
    <w:rsid w:val="003C2812"/>
    <w:rsid w:val="004530F9"/>
    <w:rsid w:val="004A6642"/>
    <w:rsid w:val="005307A3"/>
    <w:rsid w:val="00531874"/>
    <w:rsid w:val="005C2AD0"/>
    <w:rsid w:val="00665E57"/>
    <w:rsid w:val="006953B1"/>
    <w:rsid w:val="00715E9F"/>
    <w:rsid w:val="00756BB3"/>
    <w:rsid w:val="007F3078"/>
    <w:rsid w:val="00891B68"/>
    <w:rsid w:val="00921257"/>
    <w:rsid w:val="00946884"/>
    <w:rsid w:val="009A5EAC"/>
    <w:rsid w:val="00A94F37"/>
    <w:rsid w:val="00AC2627"/>
    <w:rsid w:val="00B4692B"/>
    <w:rsid w:val="00C772EE"/>
    <w:rsid w:val="00CF4522"/>
    <w:rsid w:val="00DA3798"/>
    <w:rsid w:val="00DC39BC"/>
    <w:rsid w:val="00E55773"/>
    <w:rsid w:val="00F30895"/>
    <w:rsid w:val="00F35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AD0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2A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2AD0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2AD0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2AD0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2AD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C2AD0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C2AD0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C2AD0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5C2AD0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5C2AD0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5C2AD0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2542</Words>
  <Characters>1449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2018-05-15T12:22:00Z</cp:lastPrinted>
  <dcterms:created xsi:type="dcterms:W3CDTF">2018-05-15T06:07:00Z</dcterms:created>
  <dcterms:modified xsi:type="dcterms:W3CDTF">2018-05-15T14:00:00Z</dcterms:modified>
</cp:coreProperties>
</file>